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88BAC" w14:textId="77777777" w:rsidR="00DF4DB5" w:rsidRDefault="00DF4DB5" w:rsidP="00DF4DB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ALBERTON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fl.1479)</w:t>
      </w:r>
    </w:p>
    <w:p w14:paraId="7732F79C" w14:textId="77777777" w:rsidR="00DF4DB5" w:rsidRPr="00DA17DC" w:rsidRDefault="00DF4DB5" w:rsidP="00DF4DB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Servant of Thomas </w:t>
      </w:r>
      <w:proofErr w:type="spellStart"/>
      <w:r>
        <w:rPr>
          <w:rFonts w:eastAsia="Times New Roman" w:cs="Times New Roman"/>
          <w:szCs w:val="24"/>
        </w:rPr>
        <w:t>Windsore</w:t>
      </w:r>
      <w:proofErr w:type="spellEnd"/>
      <w:r>
        <w:rPr>
          <w:rFonts w:eastAsia="Times New Roman" w:cs="Times New Roman"/>
          <w:szCs w:val="24"/>
        </w:rPr>
        <w:t xml:space="preserve"> of Stanwell, Middlesex(q.v.).</w:t>
      </w:r>
    </w:p>
    <w:p w14:paraId="7952095D" w14:textId="77777777" w:rsidR="00DF4DB5" w:rsidRDefault="00DF4DB5" w:rsidP="00DF4DB5">
      <w:pPr>
        <w:pStyle w:val="NoSpacing"/>
        <w:rPr>
          <w:rFonts w:eastAsia="Times New Roman" w:cs="Times New Roman"/>
          <w:szCs w:val="24"/>
        </w:rPr>
      </w:pPr>
    </w:p>
    <w:p w14:paraId="5B3E3D87" w14:textId="77777777" w:rsidR="00DF4DB5" w:rsidRDefault="00DF4DB5" w:rsidP="00DF4DB5">
      <w:pPr>
        <w:pStyle w:val="NoSpacing"/>
        <w:rPr>
          <w:rFonts w:eastAsia="Times New Roman" w:cs="Times New Roman"/>
          <w:szCs w:val="24"/>
        </w:rPr>
      </w:pPr>
    </w:p>
    <w:p w14:paraId="7DCB50E9" w14:textId="77777777" w:rsidR="00DF4DB5" w:rsidRDefault="00DF4DB5" w:rsidP="00DF4DB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13 Aug.1479</w:t>
      </w:r>
      <w:r>
        <w:rPr>
          <w:rFonts w:eastAsia="Times New Roman" w:cs="Times New Roman"/>
          <w:szCs w:val="24"/>
        </w:rPr>
        <w:tab/>
        <w:t xml:space="preserve">Thomas </w:t>
      </w:r>
      <w:proofErr w:type="spellStart"/>
      <w:r>
        <w:rPr>
          <w:rFonts w:eastAsia="Times New Roman" w:cs="Times New Roman"/>
          <w:szCs w:val="24"/>
        </w:rPr>
        <w:t>Windsore</w:t>
      </w:r>
      <w:proofErr w:type="spellEnd"/>
      <w:r>
        <w:rPr>
          <w:rFonts w:eastAsia="Times New Roman" w:cs="Times New Roman"/>
          <w:szCs w:val="24"/>
        </w:rPr>
        <w:t xml:space="preserve"> bequeathed him £10 in addition to his wages.</w:t>
      </w:r>
    </w:p>
    <w:p w14:paraId="7BEBF7EC" w14:textId="77777777" w:rsidR="00DF4DB5" w:rsidRDefault="00DF4DB5" w:rsidP="00DF4DB5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</w:t>
      </w:r>
    </w:p>
    <w:p w14:paraId="26930D8D" w14:textId="77777777" w:rsidR="00DF4DB5" w:rsidRDefault="00DF4DB5" w:rsidP="00DF4DB5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vol. I pp.458-462)</w:t>
      </w:r>
    </w:p>
    <w:p w14:paraId="727B9497" w14:textId="77777777" w:rsidR="00DF4DB5" w:rsidRDefault="00DF4DB5" w:rsidP="00DF4DB5">
      <w:pPr>
        <w:pStyle w:val="NoSpacing"/>
        <w:rPr>
          <w:rFonts w:eastAsia="Times New Roman" w:cs="Times New Roman"/>
          <w:szCs w:val="24"/>
        </w:rPr>
      </w:pPr>
    </w:p>
    <w:p w14:paraId="0A0051CE" w14:textId="77777777" w:rsidR="00DF4DB5" w:rsidRDefault="00DF4DB5" w:rsidP="00DF4DB5">
      <w:pPr>
        <w:pStyle w:val="NoSpacing"/>
        <w:rPr>
          <w:rFonts w:eastAsia="Times New Roman" w:cs="Times New Roman"/>
          <w:szCs w:val="24"/>
        </w:rPr>
      </w:pPr>
    </w:p>
    <w:p w14:paraId="494F0382" w14:textId="77777777" w:rsidR="00DF4DB5" w:rsidRDefault="00DF4DB5" w:rsidP="00DF4DB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16 December 2022</w:t>
      </w:r>
    </w:p>
    <w:p w14:paraId="7FDCB6BD" w14:textId="77777777" w:rsidR="00BA00AB" w:rsidRPr="00DF4DB5" w:rsidRDefault="00BA00AB" w:rsidP="00DF4DB5"/>
    <w:sectPr w:rsidR="00BA00AB" w:rsidRPr="00DF4D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91FFE" w14:textId="77777777" w:rsidR="00DF4DB5" w:rsidRDefault="00DF4DB5" w:rsidP="009139A6">
      <w:r>
        <w:separator/>
      </w:r>
    </w:p>
  </w:endnote>
  <w:endnote w:type="continuationSeparator" w:id="0">
    <w:p w14:paraId="7A66DC68" w14:textId="77777777" w:rsidR="00DF4DB5" w:rsidRDefault="00DF4DB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0501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DF29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1A91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B6EC4" w14:textId="77777777" w:rsidR="00DF4DB5" w:rsidRDefault="00DF4DB5" w:rsidP="009139A6">
      <w:r>
        <w:separator/>
      </w:r>
    </w:p>
  </w:footnote>
  <w:footnote w:type="continuationSeparator" w:id="0">
    <w:p w14:paraId="2F259E54" w14:textId="77777777" w:rsidR="00DF4DB5" w:rsidRDefault="00DF4DB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2C2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2D6A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6E08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DB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F4DB5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B1616"/>
  <w15:chartTrackingRefBased/>
  <w15:docId w15:val="{AD947CC2-94AB-452A-BA70-1B98403FD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2022-12-16T14:31:00Z</dcterms:created>
  <dcterms:modified xsi:type="dcterms:W3CDTF">2022-12-16T14:31:00Z</dcterms:modified>
</cp:coreProperties>
</file>